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872FC" w14:textId="77777777" w:rsidR="00131F1D" w:rsidRPr="00690BA6" w:rsidRDefault="00131F1D" w:rsidP="00131F1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MASSY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27FF69A" w14:textId="77777777" w:rsidR="00131F1D" w:rsidRDefault="00131F1D" w:rsidP="00131F1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2244F9B" w14:textId="77777777" w:rsidR="00131F1D" w:rsidRDefault="00131F1D" w:rsidP="00131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0EC919" w14:textId="77777777" w:rsidR="00131F1D" w:rsidRDefault="00131F1D" w:rsidP="00131F1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58B1E" w14:textId="77777777" w:rsidR="00131F1D" w:rsidRDefault="00131F1D" w:rsidP="00131F1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26F6B8DE" w14:textId="77777777" w:rsidR="00131F1D" w:rsidRDefault="00131F1D" w:rsidP="00131F1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21EF49D" w14:textId="77777777" w:rsidR="00131F1D" w:rsidRDefault="00131F1D" w:rsidP="00131F1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589B0E50" w14:textId="77777777" w:rsidR="00131F1D" w:rsidRDefault="00131F1D" w:rsidP="00131F1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F8106C0" w14:textId="77777777" w:rsidR="00131F1D" w:rsidRDefault="00131F1D" w:rsidP="00131F1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3ECDEF9" w14:textId="77777777" w:rsidR="00131F1D" w:rsidRDefault="00131F1D" w:rsidP="00131F1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0880D2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CA7EB" w14:textId="77777777" w:rsidR="00131F1D" w:rsidRDefault="00131F1D" w:rsidP="009139A6">
      <w:r>
        <w:separator/>
      </w:r>
    </w:p>
  </w:endnote>
  <w:endnote w:type="continuationSeparator" w:id="0">
    <w:p w14:paraId="703545C9" w14:textId="77777777" w:rsidR="00131F1D" w:rsidRDefault="00131F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9A8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45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56D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B4AF0" w14:textId="77777777" w:rsidR="00131F1D" w:rsidRDefault="00131F1D" w:rsidP="009139A6">
      <w:r>
        <w:separator/>
      </w:r>
    </w:p>
  </w:footnote>
  <w:footnote w:type="continuationSeparator" w:id="0">
    <w:p w14:paraId="46235A97" w14:textId="77777777" w:rsidR="00131F1D" w:rsidRDefault="00131F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D9C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0AC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A96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F1D"/>
    <w:rsid w:val="000666E0"/>
    <w:rsid w:val="00131F1D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65222"/>
  <w15:chartTrackingRefBased/>
  <w15:docId w15:val="{96201AE0-C2C6-4F79-B2B6-40ECEDCD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2021-04-12T11:20:00Z</dcterms:created>
  <dcterms:modified xsi:type="dcterms:W3CDTF">2021-04-12T11:20:00Z</dcterms:modified>
</cp:coreProperties>
</file>